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9F905" w14:textId="77777777" w:rsidR="00AF36CA" w:rsidRDefault="00AF36CA" w:rsidP="00AF36CA">
      <w:pPr>
        <w:pStyle w:val="NoSpacing"/>
      </w:pPr>
      <w:r>
        <w:rPr>
          <w:u w:val="single"/>
        </w:rPr>
        <w:t>Hector RAYNEFORD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14:paraId="3B33279B" w14:textId="77777777" w:rsidR="00AF36CA" w:rsidRDefault="00AF36CA" w:rsidP="00AF36CA">
      <w:pPr>
        <w:pStyle w:val="NoSpacing"/>
      </w:pPr>
      <w:r>
        <w:t>Gentleman.</w:t>
      </w:r>
    </w:p>
    <w:p w14:paraId="348349A3" w14:textId="77777777" w:rsidR="00AF36CA" w:rsidRDefault="00AF36CA" w:rsidP="00AF36CA">
      <w:pPr>
        <w:pStyle w:val="NoSpacing"/>
      </w:pPr>
    </w:p>
    <w:p w14:paraId="2BACD45F" w14:textId="77777777" w:rsidR="00AF36CA" w:rsidRDefault="00AF36CA" w:rsidP="00AF36CA">
      <w:pPr>
        <w:pStyle w:val="NoSpacing"/>
      </w:pPr>
    </w:p>
    <w:p w14:paraId="205C1868" w14:textId="77777777" w:rsidR="00AF36CA" w:rsidRDefault="00AF36CA" w:rsidP="00AF36CA">
      <w:pPr>
        <w:pStyle w:val="NoSpacing"/>
      </w:pPr>
      <w:r>
        <w:t xml:space="preserve">  3 Aug.1486</w:t>
      </w:r>
      <w:r>
        <w:tab/>
        <w:t>He was granted a general pardon.</w:t>
      </w:r>
    </w:p>
    <w:p w14:paraId="082103BC" w14:textId="77777777" w:rsidR="00AF36CA" w:rsidRDefault="00AF36CA" w:rsidP="00AF36CA">
      <w:pPr>
        <w:pStyle w:val="NoSpacing"/>
      </w:pPr>
      <w:r>
        <w:tab/>
      </w:r>
      <w:r>
        <w:tab/>
        <w:t>(C.P.R. 1485-94 p.112)</w:t>
      </w:r>
    </w:p>
    <w:p w14:paraId="7598EE61" w14:textId="77777777" w:rsidR="00AF36CA" w:rsidRDefault="00AF36CA" w:rsidP="00AF36CA">
      <w:pPr>
        <w:pStyle w:val="NoSpacing"/>
      </w:pPr>
    </w:p>
    <w:p w14:paraId="06FDEA17" w14:textId="77777777" w:rsidR="00AF36CA" w:rsidRDefault="00AF36CA" w:rsidP="00AF36CA">
      <w:pPr>
        <w:pStyle w:val="NoSpacing"/>
      </w:pPr>
    </w:p>
    <w:p w14:paraId="560A28BB" w14:textId="77777777" w:rsidR="00AF36CA" w:rsidRDefault="00AF36CA" w:rsidP="00AF36CA">
      <w:pPr>
        <w:pStyle w:val="NoSpacing"/>
      </w:pPr>
      <w:r>
        <w:t>23 June 2024</w:t>
      </w:r>
    </w:p>
    <w:p w14:paraId="43942D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B0B2C" w14:textId="77777777" w:rsidR="00AF36CA" w:rsidRDefault="00AF36CA" w:rsidP="009139A6">
      <w:r>
        <w:separator/>
      </w:r>
    </w:p>
  </w:endnote>
  <w:endnote w:type="continuationSeparator" w:id="0">
    <w:p w14:paraId="3FE09187" w14:textId="77777777" w:rsidR="00AF36CA" w:rsidRDefault="00AF36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8B7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DDA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1B5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2F820" w14:textId="77777777" w:rsidR="00AF36CA" w:rsidRDefault="00AF36CA" w:rsidP="009139A6">
      <w:r>
        <w:separator/>
      </w:r>
    </w:p>
  </w:footnote>
  <w:footnote w:type="continuationSeparator" w:id="0">
    <w:p w14:paraId="0457FF2B" w14:textId="77777777" w:rsidR="00AF36CA" w:rsidRDefault="00AF36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7D5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3EA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23E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6C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AF36CA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5E6D7"/>
  <w15:chartTrackingRefBased/>
  <w15:docId w15:val="{C855DC05-0C51-44AE-80EA-E71D6ACBD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2024-06-23T19:07:00Z</dcterms:created>
  <dcterms:modified xsi:type="dcterms:W3CDTF">2024-06-23T19:08:00Z</dcterms:modified>
</cp:coreProperties>
</file>